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30D65" w14:textId="77777777" w:rsidR="001D207A" w:rsidRDefault="001D207A" w:rsidP="001D20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WYKES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BC5A6EB" w14:textId="77777777" w:rsidR="001D207A" w:rsidRDefault="001D207A" w:rsidP="001D20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Stamford, Lincolnshire. Gentleman.</w:t>
      </w:r>
    </w:p>
    <w:p w14:paraId="78A16D4B" w14:textId="77777777" w:rsidR="001D207A" w:rsidRDefault="001D207A" w:rsidP="001D207A">
      <w:pPr>
        <w:pStyle w:val="NoSpacing"/>
        <w:rPr>
          <w:rFonts w:cs="Times New Roman"/>
          <w:szCs w:val="24"/>
        </w:rPr>
      </w:pPr>
    </w:p>
    <w:p w14:paraId="63EAD3F9" w14:textId="77777777" w:rsidR="001D207A" w:rsidRDefault="001D207A" w:rsidP="001D207A">
      <w:pPr>
        <w:pStyle w:val="NoSpacing"/>
        <w:rPr>
          <w:rFonts w:cs="Times New Roman"/>
          <w:szCs w:val="24"/>
        </w:rPr>
      </w:pPr>
    </w:p>
    <w:p w14:paraId="42D2EFDE" w14:textId="77777777" w:rsidR="001D207A" w:rsidRDefault="001D207A" w:rsidP="001D20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Thomas Philip(q.v.) brought a plaint of debt against him, John </w:t>
      </w:r>
      <w:proofErr w:type="spellStart"/>
      <w:r>
        <w:rPr>
          <w:rFonts w:cs="Times New Roman"/>
          <w:szCs w:val="24"/>
        </w:rPr>
        <w:t>Chipnam</w:t>
      </w:r>
      <w:proofErr w:type="spellEnd"/>
      <w:r>
        <w:rPr>
          <w:rFonts w:cs="Times New Roman"/>
          <w:szCs w:val="24"/>
        </w:rPr>
        <w:t>(q.v.)</w:t>
      </w:r>
    </w:p>
    <w:p w14:paraId="3148ED84" w14:textId="77777777" w:rsidR="001D207A" w:rsidRDefault="001D207A" w:rsidP="001D20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Thomas Parnell(q.v.), both of Stamford(q.v.).</w:t>
      </w:r>
    </w:p>
    <w:p w14:paraId="55CCC0EF" w14:textId="77777777" w:rsidR="001D207A" w:rsidRDefault="001D207A" w:rsidP="001D20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2B1284D1" w14:textId="77777777" w:rsidR="001D207A" w:rsidRDefault="001D207A" w:rsidP="001D207A">
      <w:pPr>
        <w:pStyle w:val="NoSpacing"/>
        <w:rPr>
          <w:rFonts w:cs="Times New Roman"/>
          <w:szCs w:val="24"/>
        </w:rPr>
      </w:pPr>
    </w:p>
    <w:p w14:paraId="007E004D" w14:textId="77777777" w:rsidR="001D207A" w:rsidRDefault="001D207A" w:rsidP="001D207A">
      <w:pPr>
        <w:pStyle w:val="NoSpacing"/>
        <w:rPr>
          <w:rFonts w:cs="Times New Roman"/>
          <w:szCs w:val="24"/>
        </w:rPr>
      </w:pPr>
    </w:p>
    <w:p w14:paraId="7CDE2A30" w14:textId="77777777" w:rsidR="001D207A" w:rsidRDefault="001D207A" w:rsidP="001D20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January 2023</w:t>
      </w:r>
    </w:p>
    <w:p w14:paraId="119B02E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69AEA" w14:textId="77777777" w:rsidR="001D207A" w:rsidRDefault="001D207A" w:rsidP="009139A6">
      <w:r>
        <w:separator/>
      </w:r>
    </w:p>
  </w:endnote>
  <w:endnote w:type="continuationSeparator" w:id="0">
    <w:p w14:paraId="713A000F" w14:textId="77777777" w:rsidR="001D207A" w:rsidRDefault="001D20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7D4D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EEE7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CB5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BF2C7" w14:textId="77777777" w:rsidR="001D207A" w:rsidRDefault="001D207A" w:rsidP="009139A6">
      <w:r>
        <w:separator/>
      </w:r>
    </w:p>
  </w:footnote>
  <w:footnote w:type="continuationSeparator" w:id="0">
    <w:p w14:paraId="19625E8C" w14:textId="77777777" w:rsidR="001D207A" w:rsidRDefault="001D20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60A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F5B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F2A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7A"/>
    <w:rsid w:val="000666E0"/>
    <w:rsid w:val="001D207A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0855F"/>
  <w15:chartTrackingRefBased/>
  <w15:docId w15:val="{8E603658-E8E0-4F93-8F8E-D996DC502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D20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2023-02-23T22:09:00Z</dcterms:created>
  <dcterms:modified xsi:type="dcterms:W3CDTF">2023-02-23T22:09:00Z</dcterms:modified>
</cp:coreProperties>
</file>